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A459DC">
        <w:t>Donna L. Nelson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459DC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7D5B64">
        <w:t>Brandy Marty</w:t>
      </w:r>
      <w:r w:rsidR="00F45BF5">
        <w:t xml:space="preserve"> Marquez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>FROM:</w:t>
      </w:r>
      <w:r>
        <w:tab/>
      </w:r>
      <w:r w:rsidR="004527C7">
        <w:t>Davida Dwyer</w:t>
      </w:r>
      <w:r w:rsidR="00B34220">
        <w:t>, Commission Advising</w:t>
      </w:r>
    </w:p>
    <w:p w:rsidR="006F212C" w:rsidRDefault="006F212C" w:rsidP="006F212C">
      <w:pPr>
        <w:tabs>
          <w:tab w:val="left" w:pos="1170"/>
        </w:tabs>
      </w:pPr>
    </w:p>
    <w:p w:rsidR="00B34220" w:rsidRDefault="006F212C" w:rsidP="00454C51">
      <w:pPr>
        <w:tabs>
          <w:tab w:val="left" w:pos="1170"/>
        </w:tabs>
        <w:ind w:left="1170" w:hanging="1170"/>
      </w:pPr>
      <w:r>
        <w:t>RE:</w:t>
      </w:r>
      <w:r>
        <w:tab/>
      </w:r>
      <w:r w:rsidR="00F45BF5">
        <w:t>December 18</w:t>
      </w:r>
      <w:r w:rsidR="00B34220">
        <w:t>, 201</w:t>
      </w:r>
      <w:r w:rsidR="003753DF">
        <w:t>4,</w:t>
      </w:r>
      <w:r w:rsidR="00B5437B">
        <w:t xml:space="preserve"> Open Meeting Agenda Item No. </w:t>
      </w:r>
      <w:r w:rsidR="00F45BF5">
        <w:t>29</w:t>
      </w:r>
    </w:p>
    <w:p w:rsidR="006F212C" w:rsidRPr="00005D0E" w:rsidRDefault="00B34220" w:rsidP="00454C51">
      <w:pPr>
        <w:tabs>
          <w:tab w:val="left" w:pos="1170"/>
        </w:tabs>
        <w:ind w:left="1170" w:hanging="1170"/>
      </w:pPr>
      <w:r>
        <w:tab/>
      </w:r>
      <w:r w:rsidR="006F212C" w:rsidRPr="00005D0E">
        <w:t xml:space="preserve">Draft Preliminary Order, </w:t>
      </w:r>
      <w:r w:rsidR="004527C7">
        <w:t xml:space="preserve">PUC </w:t>
      </w:r>
      <w:r w:rsidR="00E44870">
        <w:t>Docket No. 429</w:t>
      </w:r>
      <w:r w:rsidR="00F45BF5">
        <w:t>40</w:t>
      </w:r>
      <w:r w:rsidR="00E44870">
        <w:t>; SOAH Docket No. 473-15-1</w:t>
      </w:r>
      <w:r w:rsidR="00F45BF5">
        <w:t>177</w:t>
      </w:r>
      <w:r w:rsidR="00E44870">
        <w:t xml:space="preserve"> - </w:t>
      </w:r>
      <w:r w:rsidR="00F45BF5" w:rsidRPr="00F45BF5">
        <w:rPr>
          <w:i/>
        </w:rPr>
        <w:t>Application of North Orange Water and Sewer, LLC d/b/a Country Squire Water and Sewer for Rate/Tariff Change (37820-R, 37821-R)</w:t>
      </w:r>
    </w:p>
    <w:p w:rsidR="006F212C" w:rsidRPr="00005D0E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>DATE:</w:t>
      </w:r>
      <w:r>
        <w:tab/>
      </w:r>
      <w:r w:rsidR="00F45BF5">
        <w:t>Dec</w:t>
      </w:r>
      <w:r w:rsidR="004527C7">
        <w:t xml:space="preserve">ember </w:t>
      </w:r>
      <w:r w:rsidR="00F45BF5">
        <w:t>11</w:t>
      </w:r>
      <w:r w:rsidR="00B34220">
        <w:t>, 2014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  <w:jc w:val="both"/>
      </w:pPr>
      <w:r>
        <w:t>Please find enclosed the draft prelim</w:t>
      </w:r>
      <w:r w:rsidR="00962F84">
        <w:t>inary order filed by</w:t>
      </w:r>
      <w:r>
        <w:t xml:space="preserve"> </w:t>
      </w:r>
      <w:r w:rsidR="00205489">
        <w:t>Commission Advising</w:t>
      </w:r>
      <w:r>
        <w:t xml:space="preserve"> in the above-referenced docket.  The Commission will consider this draft preliminary order at the </w:t>
      </w:r>
      <w:r w:rsidR="00B34220">
        <w:br/>
      </w:r>
      <w:r w:rsidR="00F45BF5">
        <w:t>December 18</w:t>
      </w:r>
      <w:r w:rsidR="00B34220">
        <w:t>, 2014</w:t>
      </w:r>
      <w:r>
        <w:t xml:space="preserve"> open meeting.  Parties shall not file responses or comments addressing this draft preliminary order.</w:t>
      </w:r>
    </w:p>
    <w:p w:rsidR="006F212C" w:rsidRDefault="006F212C" w:rsidP="006F212C">
      <w:pPr>
        <w:tabs>
          <w:tab w:val="left" w:pos="1170"/>
        </w:tabs>
        <w:jc w:val="both"/>
      </w:pPr>
    </w:p>
    <w:p w:rsidR="006F212C" w:rsidRDefault="006F212C" w:rsidP="006F212C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F45BF5">
        <w:t>December 18</w:t>
      </w:r>
      <w:r w:rsidR="00B34220">
        <w:t xml:space="preserve">, 2014 </w:t>
      </w:r>
      <w:r>
        <w:t>open meeting.</w:t>
      </w:r>
    </w:p>
    <w:p w:rsidR="006F212C" w:rsidRDefault="006F212C" w:rsidP="006F212C">
      <w:pPr>
        <w:jc w:val="both"/>
      </w:pPr>
    </w:p>
    <w:p w:rsidR="006F212C" w:rsidRDefault="006F212C" w:rsidP="006F212C">
      <w:pPr>
        <w:sectPr w:rsidR="006F212C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bookmarkStart w:id="0" w:name="_GoBack"/>
    <w:p w:rsidR="006F212C" w:rsidRPr="00454C51" w:rsidRDefault="006F212C" w:rsidP="006F212C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F45BF5">
        <w:rPr>
          <w:noProof/>
          <w:sz w:val="16"/>
          <w:szCs w:val="16"/>
        </w:rPr>
        <w:t>Q:\CADM\ORDERS\PRELIM\42000\42940 dpo memo.docx</w:t>
      </w:r>
      <w:r w:rsidRPr="00454C51">
        <w:rPr>
          <w:sz w:val="16"/>
          <w:szCs w:val="16"/>
        </w:rPr>
        <w:fldChar w:fldCharType="end"/>
      </w:r>
      <w:bookmarkEnd w:id="0"/>
    </w:p>
    <w:p w:rsidR="00243281" w:rsidRDefault="00243281"/>
    <w:sectPr w:rsidR="0024328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320" w:rsidRDefault="00B91320">
      <w:r>
        <w:separator/>
      </w:r>
    </w:p>
  </w:endnote>
  <w:endnote w:type="continuationSeparator" w:id="0">
    <w:p w:rsidR="00B91320" w:rsidRDefault="00B91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.45pt;height:14.4pt" o:ole="" fillcolor="window">
          <v:imagedata r:id="rId1" o:title=""/>
        </v:shape>
        <o:OLEObject Type="Embed" ProgID="MSDraw" ShapeID="_x0000_i1026" DrawAspect="Content" ObjectID="_1479734186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</w:t>
    </w:r>
    <w:r w:rsidR="00A459DC">
      <w:rPr>
        <w:b/>
        <w:sz w:val="20"/>
      </w:rPr>
      <w:t>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320" w:rsidRDefault="00B91320">
      <w:r>
        <w:separator/>
      </w:r>
    </w:p>
  </w:footnote>
  <w:footnote w:type="continuationSeparator" w:id="0">
    <w:p w:rsidR="00B91320" w:rsidRDefault="00B91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05pt;height:73.55pt" o:ole="">
          <v:imagedata r:id="rId1" o:title=""/>
        </v:shape>
        <o:OLEObject Type="Embed" ProgID="CPaint4" ShapeID="_x0000_i1025" DrawAspect="Content" ObjectID="_1479734185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459DC">
      <w:rPr>
        <w:b/>
        <w:spacing w:val="10"/>
        <w:sz w:val="22"/>
      </w:rPr>
      <w:t>Donna L. Nelson</w:t>
    </w:r>
  </w:p>
  <w:p w:rsidR="00864D2B" w:rsidRDefault="00864D2B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A459DC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864D2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E663D2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4176F4">
      <w:rPr>
        <w:b/>
        <w:sz w:val="22"/>
      </w:rPr>
      <w:t>Brandy</w:t>
    </w:r>
    <w:r w:rsidR="000448E9">
      <w:rPr>
        <w:b/>
        <w:sz w:val="22"/>
      </w:rPr>
      <w:t xml:space="preserve"> D.</w:t>
    </w:r>
    <w:r w:rsidR="004176F4">
      <w:rPr>
        <w:b/>
        <w:sz w:val="22"/>
      </w:rPr>
      <w:t xml:space="preserve"> Marty</w:t>
    </w:r>
  </w:p>
  <w:p w:rsidR="00864D2B" w:rsidRPr="007B76AE" w:rsidRDefault="00864D2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220"/>
    <w:rsid w:val="00005D0E"/>
    <w:rsid w:val="000448E9"/>
    <w:rsid w:val="00081F03"/>
    <w:rsid w:val="000A27B9"/>
    <w:rsid w:val="000F1AD7"/>
    <w:rsid w:val="00205489"/>
    <w:rsid w:val="00243281"/>
    <w:rsid w:val="002A4758"/>
    <w:rsid w:val="002F27E7"/>
    <w:rsid w:val="0030211C"/>
    <w:rsid w:val="003753DF"/>
    <w:rsid w:val="003B589E"/>
    <w:rsid w:val="004176F4"/>
    <w:rsid w:val="004527C7"/>
    <w:rsid w:val="00454C51"/>
    <w:rsid w:val="00455E85"/>
    <w:rsid w:val="0047037C"/>
    <w:rsid w:val="00485B2C"/>
    <w:rsid w:val="00495B7C"/>
    <w:rsid w:val="004B3B47"/>
    <w:rsid w:val="00534C30"/>
    <w:rsid w:val="005704E3"/>
    <w:rsid w:val="005744E3"/>
    <w:rsid w:val="005E0B0B"/>
    <w:rsid w:val="006A4015"/>
    <w:rsid w:val="006A468C"/>
    <w:rsid w:val="006D75AF"/>
    <w:rsid w:val="006F212C"/>
    <w:rsid w:val="00710FC0"/>
    <w:rsid w:val="00712B1B"/>
    <w:rsid w:val="00720EB2"/>
    <w:rsid w:val="0075082C"/>
    <w:rsid w:val="00760488"/>
    <w:rsid w:val="00791A15"/>
    <w:rsid w:val="007A6032"/>
    <w:rsid w:val="007B76AE"/>
    <w:rsid w:val="007D5B64"/>
    <w:rsid w:val="00864D2B"/>
    <w:rsid w:val="008A07B5"/>
    <w:rsid w:val="008F23D5"/>
    <w:rsid w:val="00962F84"/>
    <w:rsid w:val="00984985"/>
    <w:rsid w:val="009F205E"/>
    <w:rsid w:val="009F51A8"/>
    <w:rsid w:val="00A459DC"/>
    <w:rsid w:val="00A47B65"/>
    <w:rsid w:val="00A57E2E"/>
    <w:rsid w:val="00AA13BF"/>
    <w:rsid w:val="00AC00BE"/>
    <w:rsid w:val="00AF34AB"/>
    <w:rsid w:val="00B34220"/>
    <w:rsid w:val="00B44BA5"/>
    <w:rsid w:val="00B46C13"/>
    <w:rsid w:val="00B5437B"/>
    <w:rsid w:val="00B91320"/>
    <w:rsid w:val="00C114AE"/>
    <w:rsid w:val="00CF71CE"/>
    <w:rsid w:val="00D1426D"/>
    <w:rsid w:val="00D171F4"/>
    <w:rsid w:val="00D40B86"/>
    <w:rsid w:val="00E3616E"/>
    <w:rsid w:val="00E44870"/>
    <w:rsid w:val="00E663D2"/>
    <w:rsid w:val="00EC4C23"/>
    <w:rsid w:val="00F45BF5"/>
    <w:rsid w:val="00F719E6"/>
    <w:rsid w:val="00FA369B"/>
    <w:rsid w:val="00FA47DD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ate"/>
  <w:smartTagType w:namespaceuri="urn:schemas-microsoft-com:office:smarttags" w:name="place"/>
  <w:shapeDefaults>
    <o:shapedefaults v:ext="edit" spidmax="122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</Template>
  <TotalTime>5</TotalTime>
  <Pages>1</Pages>
  <Words>146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Dwyer, Davida</dc:creator>
  <cp:lastModifiedBy>Dwyer, Davida</cp:lastModifiedBy>
  <cp:revision>3</cp:revision>
  <cp:lastPrinted>2014-11-06T23:09:00Z</cp:lastPrinted>
  <dcterms:created xsi:type="dcterms:W3CDTF">2014-12-10T22:27:00Z</dcterms:created>
  <dcterms:modified xsi:type="dcterms:W3CDTF">2014-12-10T22:30:00Z</dcterms:modified>
</cp:coreProperties>
</file>